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1C0110CF"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6A27AE">
        <w:rPr>
          <w:b/>
          <w:i/>
          <w:noProof/>
          <w:sz w:val="28"/>
        </w:rPr>
        <w:t>3173</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D0F8AD9" w:rsidR="001E41F3" w:rsidRPr="00410371" w:rsidRDefault="006A27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0330</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58E15EAE" w:rsidR="001E41F3" w:rsidRPr="00410371" w:rsidRDefault="006A27AE"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37F2172" w:rsidR="001E41F3" w:rsidRPr="00410371" w:rsidRDefault="00686F72">
            <w:pPr>
              <w:pStyle w:val="CRCoverPage"/>
              <w:spacing w:after="0"/>
              <w:jc w:val="center"/>
              <w:rPr>
                <w:noProof/>
                <w:sz w:val="28"/>
              </w:rPr>
            </w:pPr>
            <w:r>
              <w:rPr>
                <w:b/>
                <w:noProof/>
                <w:sz w:val="28"/>
              </w:rPr>
              <w:t>12.4</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C20E0CF" w:rsidR="001E41F3" w:rsidRDefault="006A27AE">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F22F6E2" w:rsidR="001E41F3" w:rsidRDefault="00CD0A30" w:rsidP="00607A9B">
            <w:pPr>
              <w:pStyle w:val="CRCoverPage"/>
              <w:spacing w:after="0"/>
              <w:ind w:left="100"/>
              <w:rPr>
                <w:noProof/>
              </w:rPr>
            </w:pPr>
            <w:r>
              <w:rPr>
                <w:noProof/>
              </w:rPr>
              <w:t>TEI1</w:t>
            </w:r>
            <w:r w:rsidR="00686F72">
              <w:rPr>
                <w:noProof/>
              </w:rPr>
              <w:t>2</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09C92A9" w:rsidR="001E41F3" w:rsidRPr="00717DAF" w:rsidRDefault="00717DAF" w:rsidP="00D24991">
            <w:pPr>
              <w:pStyle w:val="CRCoverPage"/>
              <w:spacing w:after="0"/>
              <w:ind w:left="100" w:right="-609"/>
              <w:rPr>
                <w:b/>
                <w:noProof/>
              </w:rPr>
            </w:pPr>
            <w:bookmarkStart w:id="1" w:name="_GoBack"/>
            <w:r w:rsidRPr="00717DAF">
              <w:rPr>
                <w:b/>
                <w:noProof/>
              </w:rPr>
              <w:t>A</w:t>
            </w:r>
            <w:bookmarkEnd w:id="1"/>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025C3A15" w:rsidR="001E41F3" w:rsidRDefault="006B2BE6">
            <w:pPr>
              <w:pStyle w:val="CRCoverPage"/>
              <w:spacing w:after="0"/>
              <w:ind w:left="100"/>
              <w:rPr>
                <w:noProof/>
              </w:rPr>
            </w:pPr>
            <w:r>
              <w:rPr>
                <w:rFonts w:hint="eastAsia"/>
                <w:noProof/>
                <w:lang w:eastAsia="zh-CN"/>
              </w:rPr>
              <w:t>Rel-1</w:t>
            </w:r>
            <w:r w:rsidR="00686F72">
              <w:rPr>
                <w:noProof/>
                <w:lang w:eastAsia="zh-CN"/>
              </w:rPr>
              <w:t>2</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C706EAC"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0267AA">
              <w:rPr>
                <w:noProof/>
                <w:lang w:eastAsia="zh-CN"/>
              </w:rPr>
              <w:t>12</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82pt" o:ole="">
            <v:imagedata r:id="rId13" o:title=""/>
          </v:shape>
          <o:OLEObject Type="Embed" ProgID="Visio.Drawing.6" ShapeID="_x0000_i1025" DrawAspect="Content" ObjectID="_1651084219"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5pt;height:550pt" o:ole="">
            <v:imagedata r:id="rId15" o:title=""/>
          </v:shape>
          <o:OLEObject Type="Embed" ProgID="Visio.Drawing.6" ShapeID="_x0000_i1026" DrawAspect="Content" ObjectID="_1651084220"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5pt;height:380.5pt" o:ole="">
            <v:imagedata r:id="rId17" o:title=""/>
          </v:shape>
          <o:OLEObject Type="Embed" ProgID="Visio.Drawing.6" ShapeID="_x0000_i1027" DrawAspect="Content" ObjectID="_1651084221"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pt;height:280.5pt" o:ole="">
            <v:imagedata r:id="rId19" o:title=""/>
          </v:shape>
          <o:OLEObject Type="Embed" ProgID="Visio.Drawing.6" ShapeID="_x0000_i1028" DrawAspect="Content" ObjectID="_1651084222"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8209E" w14:textId="77777777" w:rsidR="00AF368B" w:rsidRDefault="00AF368B">
      <w:r>
        <w:separator/>
      </w:r>
    </w:p>
  </w:endnote>
  <w:endnote w:type="continuationSeparator" w:id="0">
    <w:p w14:paraId="2039FB5D" w14:textId="77777777" w:rsidR="00AF368B" w:rsidRDefault="00AF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2B2D0" w14:textId="77777777" w:rsidR="00AF368B" w:rsidRDefault="00AF368B">
      <w:r>
        <w:separator/>
      </w:r>
    </w:p>
  </w:footnote>
  <w:footnote w:type="continuationSeparator" w:id="0">
    <w:p w14:paraId="159FD418" w14:textId="77777777" w:rsidR="00AF368B" w:rsidRDefault="00AF3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AA"/>
    <w:rsid w:val="000A6394"/>
    <w:rsid w:val="000B7FED"/>
    <w:rsid w:val="000C038A"/>
    <w:rsid w:val="000C6598"/>
    <w:rsid w:val="000D1F6B"/>
    <w:rsid w:val="00136754"/>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02A0"/>
    <w:rsid w:val="0051580D"/>
    <w:rsid w:val="00547111"/>
    <w:rsid w:val="00592D74"/>
    <w:rsid w:val="005A7C1E"/>
    <w:rsid w:val="005E2C44"/>
    <w:rsid w:val="005F2FC3"/>
    <w:rsid w:val="00607A9B"/>
    <w:rsid w:val="00621188"/>
    <w:rsid w:val="006257ED"/>
    <w:rsid w:val="00686F72"/>
    <w:rsid w:val="00695808"/>
    <w:rsid w:val="006A27AE"/>
    <w:rsid w:val="006B2BE6"/>
    <w:rsid w:val="006B46FB"/>
    <w:rsid w:val="006E21FB"/>
    <w:rsid w:val="00717DAF"/>
    <w:rsid w:val="00760AE2"/>
    <w:rsid w:val="00792342"/>
    <w:rsid w:val="007977A8"/>
    <w:rsid w:val="007B512A"/>
    <w:rsid w:val="007C2097"/>
    <w:rsid w:val="007D6A07"/>
    <w:rsid w:val="007F0C5B"/>
    <w:rsid w:val="007F7259"/>
    <w:rsid w:val="008040A8"/>
    <w:rsid w:val="008279FA"/>
    <w:rsid w:val="008626E7"/>
    <w:rsid w:val="00870EE7"/>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368B"/>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2717A-5820-4D2D-9C37-F3C0384AC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2020-05-09T06:53:00Z</dcterms:created>
  <dcterms:modified xsi:type="dcterms:W3CDTF">2020-05-15T13:13:00Z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(3)1bAcQcFPzndiEuPrgcwZ5xfUxsq6gOdV3qjXv6ANVgUZH+E+bl/jikZnVEQuOvvksrGZGsfb
xT0HH0V0h2o/T0XqHoNrfETyUXw0U1GfP7ycusXYoQUNlu/Ih7vuzyal8JVgWIAqOE2lBR7l
fMMuwc2OYXbDMS2IwpZg2O0GhayyjfL+ZDPNSOEC7ufvQZ60ZHYieuxJNjLoFr7/fyahl0RB
KEhzQYogbongdEOoSq</vt:lpwstr>
  </property>
  <property fmtid="{D5CDD505-2E9C-101B-9397-08002B2CF9AE}" pid="22" name="_2015_ms_pID_7253431">
    <vt:lpwstr>XEpW7INOY4x6jv0xDbzT/77zQun2ccqkHK00IciXnELzDoOzTkY6bK
rNyQoteCNTme5YgGCZW/fShB1MAlTbf9pfs5zLl8RvpKqEL2vfxvWeqvmjHnT7R1rlq3k0hv
o/B51DTmdHe8mUZP9tBHaF1/Vp/UtDDPq94HMsLkb7lqFsjvjRGFZwbAvBaxTGNF2v7hQ5kv
mis2oKOmqZcIzoX05OZZvMsykTFL6uoU55S8</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1589354534</vt:lpwstr>
  </property>
</Properties>
</file>